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E9404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9847E6">
              <w:rPr>
                <w:u w:val="single"/>
              </w:rPr>
              <w:t>F</w:t>
            </w:r>
            <w:r w:rsidR="00DD4E63">
              <w:rPr>
                <w:u w:val="single"/>
              </w:rPr>
              <w:t>583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606339" w:rsidP="00DE16B5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CE6.d</w:t>
            </w:r>
            <w:r w:rsidR="00706E0F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Cross Check Result for Sharp’s Parallel Intra Coding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</w:t>
            </w:r>
            <w:r w:rsidR="006D56CE">
              <w:rPr>
                <w:szCs w:val="22"/>
              </w:rPr>
              <w:t>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F046C5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D56CE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  <w:p w:rsidR="00E61DAC" w:rsidRPr="00AE341B" w:rsidRDefault="00E61DAC" w:rsidP="00C43F25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706E0F" w:rsidP="00374077">
      <w:pPr>
        <w:rPr>
          <w:szCs w:val="22"/>
        </w:rPr>
      </w:pPr>
      <w:r>
        <w:t>This document describes the cross check results for Sharp’s proposal in CE6.d on parallel intra coding</w:t>
      </w:r>
      <w:r w:rsidR="00374077">
        <w:t>.</w:t>
      </w:r>
    </w:p>
    <w:p w:rsidR="00745F6B" w:rsidRDefault="00606339" w:rsidP="00E11923">
      <w:pPr>
        <w:pStyle w:val="Heading1"/>
      </w:pPr>
      <w:r>
        <w:t>Cross Check Results</w:t>
      </w:r>
    </w:p>
    <w:p w:rsidR="00F046C5" w:rsidRDefault="00606339" w:rsidP="00F046C5">
      <w:r>
        <w:t xml:space="preserve">The following </w:t>
      </w:r>
      <w:r w:rsidR="001868D9">
        <w:t>specifies the configuration that is cross checked</w:t>
      </w:r>
      <w:r>
        <w:t>:</w:t>
      </w:r>
    </w:p>
    <w:p w:rsidR="00606339" w:rsidRDefault="00606339" w:rsidP="00606339">
      <w:pPr>
        <w:numPr>
          <w:ilvl w:val="0"/>
          <w:numId w:val="14"/>
        </w:numPr>
      </w:pPr>
      <w:r>
        <w:t xml:space="preserve">Configuration 1: Stripe </w:t>
      </w:r>
    </w:p>
    <w:p w:rsidR="00606339" w:rsidRDefault="00606339" w:rsidP="00606339">
      <w:pPr>
        <w:numPr>
          <w:ilvl w:val="1"/>
          <w:numId w:val="14"/>
        </w:numPr>
      </w:pPr>
      <w:r>
        <w:t>Prediction order (0,1) in parallel, then (2,3) in parallel block (0,1) use 8x8 block neighbors, (2,3) use 8x4 block neighbors including the reconstructed (0,1)</w:t>
      </w:r>
    </w:p>
    <w:p w:rsidR="00606339" w:rsidRDefault="00706E0F" w:rsidP="00F046C5">
      <w:r>
        <w:fldChar w:fldCharType="begin"/>
      </w:r>
      <w:r>
        <w:instrText xml:space="preserve"> REF _Ref297310592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enumerates the BD-rate results for configuration 1, with respect to the HM3.0 anchor.</w:t>
      </w:r>
    </w:p>
    <w:p w:rsidR="00706E0F" w:rsidRDefault="00706E0F" w:rsidP="00F046C5"/>
    <w:p w:rsidR="00606339" w:rsidRDefault="00606339" w:rsidP="00606339">
      <w:pPr>
        <w:pStyle w:val="Caption"/>
        <w:keepNext/>
      </w:pPr>
      <w:bookmarkStart w:id="0" w:name="_Ref29731059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for parallel intra coding configuration 1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606339" w:rsidRPr="00606339" w:rsidTr="00606339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606339" w:rsidRPr="00606339" w:rsidTr="00606339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V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0.8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1.8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1.8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2.0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606339" w:rsidRPr="00606339" w:rsidTr="00606339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1.0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102%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105%</w:t>
            </w:r>
          </w:p>
        </w:tc>
      </w:tr>
      <w:tr w:rsidR="00606339" w:rsidRPr="00606339" w:rsidTr="00606339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606339" w:rsidRPr="00F046C5" w:rsidRDefault="00606339" w:rsidP="00F046C5"/>
    <w:p w:rsidR="001F2594" w:rsidRDefault="001F2594" w:rsidP="009234A5">
      <w:pPr>
        <w:jc w:val="both"/>
        <w:rPr>
          <w:szCs w:val="22"/>
        </w:rPr>
      </w:pP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C43F25" w:rsidP="009234A5">
      <w:pPr>
        <w:jc w:val="both"/>
        <w:rPr>
          <w:szCs w:val="22"/>
        </w:rPr>
      </w:pPr>
      <w:r>
        <w:rPr>
          <w:b/>
          <w:szCs w:val="22"/>
        </w:rPr>
        <w:t>Qualcomm Inc.</w:t>
      </w:r>
      <w:r w:rsidR="001F2594" w:rsidRPr="00A01439">
        <w:rPr>
          <w:b/>
          <w:szCs w:val="22"/>
        </w:rPr>
        <w:t xml:space="preserve"> 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lastRenderedPageBreak/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EB2" w:rsidRDefault="008E0EB2">
      <w:r>
        <w:separator/>
      </w:r>
    </w:p>
  </w:endnote>
  <w:endnote w:type="continuationSeparator" w:id="0">
    <w:p w:rsidR="008E0EB2" w:rsidRDefault="008E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F25" w:rsidRDefault="00C43F2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9404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94040">
      <w:rPr>
        <w:rStyle w:val="PageNumber"/>
      </w:rPr>
      <w:fldChar w:fldCharType="separate"/>
    </w:r>
    <w:r w:rsidR="00DD4E63">
      <w:rPr>
        <w:rStyle w:val="PageNumber"/>
        <w:noProof/>
      </w:rPr>
      <w:t>1</w:t>
    </w:r>
    <w:r w:rsidR="00E94040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94040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94040">
      <w:rPr>
        <w:rStyle w:val="PageNumber"/>
      </w:rPr>
      <w:fldChar w:fldCharType="separate"/>
    </w:r>
    <w:r w:rsidR="00606339">
      <w:rPr>
        <w:rStyle w:val="PageNumber"/>
        <w:noProof/>
      </w:rPr>
      <w:t>2011-07-01</w:t>
    </w:r>
    <w:r w:rsidR="00E9404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EB2" w:rsidRDefault="008E0EB2">
      <w:r>
        <w:separator/>
      </w:r>
    </w:p>
  </w:footnote>
  <w:footnote w:type="continuationSeparator" w:id="0">
    <w:p w:rsidR="008E0EB2" w:rsidRDefault="008E0E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404C"/>
    <w:multiLevelType w:val="hybridMultilevel"/>
    <w:tmpl w:val="7118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91BAC"/>
    <w:multiLevelType w:val="hybridMultilevel"/>
    <w:tmpl w:val="3E62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8921D05"/>
    <w:multiLevelType w:val="hybridMultilevel"/>
    <w:tmpl w:val="24B0B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BF0F2B"/>
    <w:multiLevelType w:val="hybridMultilevel"/>
    <w:tmpl w:val="4BD0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0B37"/>
    <w:rsid w:val="000458BC"/>
    <w:rsid w:val="00045C41"/>
    <w:rsid w:val="00046C03"/>
    <w:rsid w:val="0007614F"/>
    <w:rsid w:val="000B1C6B"/>
    <w:rsid w:val="000C09AC"/>
    <w:rsid w:val="000E00F3"/>
    <w:rsid w:val="000F158C"/>
    <w:rsid w:val="00124E38"/>
    <w:rsid w:val="0012580B"/>
    <w:rsid w:val="0013526E"/>
    <w:rsid w:val="001628D4"/>
    <w:rsid w:val="00171371"/>
    <w:rsid w:val="00175A24"/>
    <w:rsid w:val="001868D9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74077"/>
    <w:rsid w:val="003A2D8E"/>
    <w:rsid w:val="003B4476"/>
    <w:rsid w:val="003C20E4"/>
    <w:rsid w:val="003D18D7"/>
    <w:rsid w:val="003E6F90"/>
    <w:rsid w:val="003F5D0F"/>
    <w:rsid w:val="00414101"/>
    <w:rsid w:val="00433DDB"/>
    <w:rsid w:val="00437619"/>
    <w:rsid w:val="004640F2"/>
    <w:rsid w:val="004B0DF2"/>
    <w:rsid w:val="004B210C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06339"/>
    <w:rsid w:val="00624B33"/>
    <w:rsid w:val="00630AA2"/>
    <w:rsid w:val="00643E48"/>
    <w:rsid w:val="00646707"/>
    <w:rsid w:val="00664DCF"/>
    <w:rsid w:val="00691BE9"/>
    <w:rsid w:val="006C5D39"/>
    <w:rsid w:val="006D56CE"/>
    <w:rsid w:val="006D738E"/>
    <w:rsid w:val="006E2810"/>
    <w:rsid w:val="006E5417"/>
    <w:rsid w:val="00706E0F"/>
    <w:rsid w:val="00712F60"/>
    <w:rsid w:val="00720E3B"/>
    <w:rsid w:val="00745F6B"/>
    <w:rsid w:val="0075585E"/>
    <w:rsid w:val="00772782"/>
    <w:rsid w:val="007768FF"/>
    <w:rsid w:val="007824D3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8E0EB2"/>
    <w:rsid w:val="00907757"/>
    <w:rsid w:val="009212B0"/>
    <w:rsid w:val="009234A5"/>
    <w:rsid w:val="009336F7"/>
    <w:rsid w:val="009374A7"/>
    <w:rsid w:val="009847E6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B07CA7"/>
    <w:rsid w:val="00B1279A"/>
    <w:rsid w:val="00B5222E"/>
    <w:rsid w:val="00B61C96"/>
    <w:rsid w:val="00B710C2"/>
    <w:rsid w:val="00B73A2A"/>
    <w:rsid w:val="00B94B06"/>
    <w:rsid w:val="00B94C28"/>
    <w:rsid w:val="00BC10BA"/>
    <w:rsid w:val="00BC5AFD"/>
    <w:rsid w:val="00C0609D"/>
    <w:rsid w:val="00C115AB"/>
    <w:rsid w:val="00C30249"/>
    <w:rsid w:val="00C43F25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B77C3"/>
    <w:rsid w:val="00DD4E63"/>
    <w:rsid w:val="00DE16B5"/>
    <w:rsid w:val="00DE6B43"/>
    <w:rsid w:val="00E11923"/>
    <w:rsid w:val="00E262D4"/>
    <w:rsid w:val="00E36250"/>
    <w:rsid w:val="00E54511"/>
    <w:rsid w:val="00E61DAC"/>
    <w:rsid w:val="00E75529"/>
    <w:rsid w:val="00E75FE3"/>
    <w:rsid w:val="00E94040"/>
    <w:rsid w:val="00EB6650"/>
    <w:rsid w:val="00EB7AB1"/>
    <w:rsid w:val="00EF48CC"/>
    <w:rsid w:val="00F046C5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43E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3E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E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3F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3F25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691BE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287C-A476-4F42-ABA7-BA326F1B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48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14</cp:revision>
  <cp:lastPrinted>2011-06-29T17:03:00Z</cp:lastPrinted>
  <dcterms:created xsi:type="dcterms:W3CDTF">2011-06-29T16:49:00Z</dcterms:created>
  <dcterms:modified xsi:type="dcterms:W3CDTF">2011-07-02T02:12:00Z</dcterms:modified>
</cp:coreProperties>
</file>